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BB7" w:rsidRPr="005F494F" w:rsidRDefault="00B97BB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 w:rsidRPr="00281536"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27pt;height:46.5pt;visibility:visible" o:preferrelative="f">
            <v:imagedata r:id="rId6" o:title="" gain="79922f"/>
            <o:lock v:ext="edit" aspectratio="f"/>
          </v:shape>
        </w:pict>
      </w:r>
    </w:p>
    <w:p w:rsidR="00B97BB7" w:rsidRPr="005F494F" w:rsidRDefault="00B97BB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:rsidR="00B97BB7" w:rsidRDefault="00B97BB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:rsidR="00B97BB7" w:rsidRPr="005F494F" w:rsidRDefault="00B97BB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:rsidR="00B97BB7" w:rsidRPr="005F494F" w:rsidRDefault="00B97BB7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B97BB7" w:rsidRPr="002811E1" w:rsidRDefault="00B97BB7" w:rsidP="00C22502">
      <w:pPr>
        <w:spacing w:after="0" w:line="240" w:lineRule="auto"/>
        <w:ind w:left="2880" w:firstLine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:rsidR="00B97BB7" w:rsidRDefault="00B97BB7" w:rsidP="00FB357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:rsidR="00B97BB7" w:rsidRPr="00D82D1B" w:rsidRDefault="00B97BB7" w:rsidP="00FB3573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16 червня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6</w:t>
      </w:r>
      <w:r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ab/>
      </w:r>
      <w:r w:rsidRPr="00D82D1B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№202</w:t>
      </w:r>
    </w:p>
    <w:p w:rsidR="00B97BB7" w:rsidRDefault="00B97BB7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B97BB7" w:rsidRPr="00A534BB" w:rsidRDefault="00B97BB7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:rsidR="00B97BB7" w:rsidRDefault="00B97BB7" w:rsidP="00BF749C">
      <w:pPr>
        <w:spacing w:after="0" w:line="240" w:lineRule="auto"/>
        <w:ind w:right="58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38B0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заходи щодо успішного завершення</w:t>
      </w:r>
      <w:r w:rsidRPr="001538B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538B0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Pr="001538B0">
        <w:rPr>
          <w:rFonts w:ascii="Times New Roman" w:hAnsi="Times New Roman" w:cs="Times New Roman"/>
          <w:sz w:val="28"/>
          <w:szCs w:val="28"/>
        </w:rPr>
        <w:t>навчального року у закладах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Хорольської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538B0">
        <w:rPr>
          <w:rFonts w:ascii="Times New Roman" w:hAnsi="Times New Roman" w:cs="Times New Roman"/>
          <w:sz w:val="28"/>
          <w:szCs w:val="28"/>
        </w:rPr>
        <w:t>ради</w:t>
      </w:r>
    </w:p>
    <w:p w:rsidR="00B97BB7" w:rsidRDefault="00B97BB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97BB7" w:rsidRDefault="00B97BB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97BB7" w:rsidRPr="00C22A97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статтею 52, статтею 31 Закону України «Про місцеве самоврядування в Україні», законами України: «Про освіту», «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Пр</w:t>
      </w:r>
      <w:r>
        <w:rPr>
          <w:rFonts w:ascii="Times New Roman" w:hAnsi="Times New Roman" w:cs="Times New Roman"/>
          <w:sz w:val="28"/>
          <w:szCs w:val="28"/>
          <w:lang w:val="uk-UA"/>
        </w:rPr>
        <w:t>о повну загальну середню освіту»</w:t>
      </w:r>
      <w:r w:rsidRPr="0097694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охорону дитинства», наказом Міністерства освіти і науки України від 28 березня 2022 року №274 «Про деякі питання організації здобуття загальної середньої освіти та освітнього процесу в умовах воєнного стану в Україні», </w:t>
      </w:r>
      <w:r w:rsidRPr="00976946">
        <w:rPr>
          <w:rFonts w:ascii="Times New Roman" w:hAnsi="Times New Roman" w:cs="Times New Roman"/>
          <w:spacing w:val="-2"/>
          <w:sz w:val="28"/>
          <w:szCs w:val="28"/>
          <w:lang w:val="uk-UA"/>
        </w:rPr>
        <w:t>виконавчий комітет міської ради</w:t>
      </w:r>
    </w:p>
    <w:p w:rsidR="00B97BB7" w:rsidRPr="00BF7B20" w:rsidRDefault="00B97BB7" w:rsidP="005407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:rsidR="00B97BB7" w:rsidRDefault="00B97BB7" w:rsidP="005407E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97BB7" w:rsidRDefault="00B97BB7" w:rsidP="005407EE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Відділу освіти, молоді та спорту Хорольської міської ради Лубенського району Полтавської області:</w:t>
      </w:r>
    </w:p>
    <w:p w:rsidR="00B97BB7" w:rsidRPr="00BF7B20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B97BB7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 Забезпечити організоване завершення 2025/2026 навчального року у закладах освіти Хорольської міської ради Лубенського району Полтавської області.</w:t>
      </w:r>
    </w:p>
    <w:p w:rsidR="00B97BB7" w:rsidRPr="00CA0537" w:rsidRDefault="00B97BB7" w:rsidP="00651357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:rsidR="00B97BB7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рішення покласти на відділ освіти, молоді та спорту Хорольської міської ради Лубенського району Полтавської області</w:t>
      </w:r>
    </w:p>
    <w:p w:rsidR="00B97BB7" w:rsidRPr="007D558A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BB7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BB7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BB7" w:rsidRDefault="00B97BB7" w:rsidP="005407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7BB7" w:rsidRPr="00BF7B20" w:rsidRDefault="00B97BB7" w:rsidP="005407EE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B97BB7" w:rsidRPr="00BF7B20" w:rsidSect="002B6FDF">
          <w:headerReference w:type="default" r:id="rId7"/>
          <w:type w:val="continuous"/>
          <w:pgSz w:w="11906" w:h="16838" w:code="9"/>
          <w:pgMar w:top="284" w:right="567" w:bottom="1134" w:left="1701" w:header="0" w:footer="709" w:gutter="0"/>
          <w:cols w:space="708"/>
          <w:titlePg/>
          <w:docGrid w:linePitch="360"/>
        </w:sectPr>
      </w:pPr>
    </w:p>
    <w:p w:rsidR="00B97BB7" w:rsidRDefault="00B97BB7" w:rsidP="005407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B97BB7" w:rsidRDefault="00B97BB7" w:rsidP="00BF7B2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97BB7" w:rsidSect="00BF7B20">
      <w:headerReference w:type="default" r:id="rId8"/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BB7" w:rsidRDefault="00B97BB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97BB7" w:rsidRDefault="00B97BB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BB7" w:rsidRDefault="00B97BB7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97BB7" w:rsidRDefault="00B97BB7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BB7" w:rsidRDefault="00B97BB7" w:rsidP="00BF7B20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BB7" w:rsidRDefault="00B97BB7" w:rsidP="00BF7B20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A8A"/>
    <w:rsid w:val="00013153"/>
    <w:rsid w:val="00023EEB"/>
    <w:rsid w:val="00026909"/>
    <w:rsid w:val="00036212"/>
    <w:rsid w:val="00056D0D"/>
    <w:rsid w:val="0006428D"/>
    <w:rsid w:val="00066917"/>
    <w:rsid w:val="00072EAF"/>
    <w:rsid w:val="00081226"/>
    <w:rsid w:val="00090872"/>
    <w:rsid w:val="00091065"/>
    <w:rsid w:val="000A6EA4"/>
    <w:rsid w:val="000B25C1"/>
    <w:rsid w:val="000C3D76"/>
    <w:rsid w:val="000C6AF4"/>
    <w:rsid w:val="000C7277"/>
    <w:rsid w:val="000D7030"/>
    <w:rsid w:val="000D7F8D"/>
    <w:rsid w:val="000F361E"/>
    <w:rsid w:val="000F68E3"/>
    <w:rsid w:val="00101CD8"/>
    <w:rsid w:val="00102305"/>
    <w:rsid w:val="001108ED"/>
    <w:rsid w:val="00116596"/>
    <w:rsid w:val="00124993"/>
    <w:rsid w:val="0013631C"/>
    <w:rsid w:val="00137163"/>
    <w:rsid w:val="00140991"/>
    <w:rsid w:val="001538B0"/>
    <w:rsid w:val="001637A0"/>
    <w:rsid w:val="00165441"/>
    <w:rsid w:val="001774F7"/>
    <w:rsid w:val="00181F96"/>
    <w:rsid w:val="001A1816"/>
    <w:rsid w:val="001A5D72"/>
    <w:rsid w:val="001A7079"/>
    <w:rsid w:val="001B47B6"/>
    <w:rsid w:val="001C0FE3"/>
    <w:rsid w:val="001C5D15"/>
    <w:rsid w:val="001D5798"/>
    <w:rsid w:val="001D6B92"/>
    <w:rsid w:val="001E0678"/>
    <w:rsid w:val="001F515A"/>
    <w:rsid w:val="0020156A"/>
    <w:rsid w:val="00201CA7"/>
    <w:rsid w:val="002221A7"/>
    <w:rsid w:val="0022615D"/>
    <w:rsid w:val="00227B9A"/>
    <w:rsid w:val="002377E3"/>
    <w:rsid w:val="00237E61"/>
    <w:rsid w:val="00240B30"/>
    <w:rsid w:val="0026446D"/>
    <w:rsid w:val="002712C6"/>
    <w:rsid w:val="002725F6"/>
    <w:rsid w:val="00274E49"/>
    <w:rsid w:val="002811E1"/>
    <w:rsid w:val="00281536"/>
    <w:rsid w:val="00284C2A"/>
    <w:rsid w:val="00286AB1"/>
    <w:rsid w:val="00290572"/>
    <w:rsid w:val="002B1460"/>
    <w:rsid w:val="002B6FDF"/>
    <w:rsid w:val="00316C3F"/>
    <w:rsid w:val="00317EAB"/>
    <w:rsid w:val="00350874"/>
    <w:rsid w:val="00351F57"/>
    <w:rsid w:val="00352B82"/>
    <w:rsid w:val="003726DF"/>
    <w:rsid w:val="00373EE4"/>
    <w:rsid w:val="003746A2"/>
    <w:rsid w:val="00374C32"/>
    <w:rsid w:val="0038400D"/>
    <w:rsid w:val="00392715"/>
    <w:rsid w:val="003A0A6C"/>
    <w:rsid w:val="003B1B13"/>
    <w:rsid w:val="003B6701"/>
    <w:rsid w:val="003E0479"/>
    <w:rsid w:val="003E24E1"/>
    <w:rsid w:val="004040CB"/>
    <w:rsid w:val="00416AE5"/>
    <w:rsid w:val="00421C10"/>
    <w:rsid w:val="00434B8E"/>
    <w:rsid w:val="00435559"/>
    <w:rsid w:val="00440C7B"/>
    <w:rsid w:val="004607F8"/>
    <w:rsid w:val="00490B85"/>
    <w:rsid w:val="004A18C7"/>
    <w:rsid w:val="004A480B"/>
    <w:rsid w:val="004B3E42"/>
    <w:rsid w:val="004D5E4A"/>
    <w:rsid w:val="004E1B71"/>
    <w:rsid w:val="004E77A6"/>
    <w:rsid w:val="00503575"/>
    <w:rsid w:val="00503A32"/>
    <w:rsid w:val="00520148"/>
    <w:rsid w:val="00525076"/>
    <w:rsid w:val="00535CA9"/>
    <w:rsid w:val="0053770B"/>
    <w:rsid w:val="005407EE"/>
    <w:rsid w:val="00574D3E"/>
    <w:rsid w:val="0058352F"/>
    <w:rsid w:val="0059426C"/>
    <w:rsid w:val="0059688A"/>
    <w:rsid w:val="005972A3"/>
    <w:rsid w:val="005A1FAA"/>
    <w:rsid w:val="005B71A2"/>
    <w:rsid w:val="005C65CE"/>
    <w:rsid w:val="005D1CD2"/>
    <w:rsid w:val="005E1B58"/>
    <w:rsid w:val="005E1BAA"/>
    <w:rsid w:val="005F494F"/>
    <w:rsid w:val="00600680"/>
    <w:rsid w:val="00615287"/>
    <w:rsid w:val="006217B0"/>
    <w:rsid w:val="0063272B"/>
    <w:rsid w:val="0064695C"/>
    <w:rsid w:val="00651357"/>
    <w:rsid w:val="00651EC1"/>
    <w:rsid w:val="006532F9"/>
    <w:rsid w:val="006541F7"/>
    <w:rsid w:val="006547CC"/>
    <w:rsid w:val="006634E8"/>
    <w:rsid w:val="006657A3"/>
    <w:rsid w:val="00666421"/>
    <w:rsid w:val="006A53E3"/>
    <w:rsid w:val="006D3EF4"/>
    <w:rsid w:val="006E1872"/>
    <w:rsid w:val="006E273F"/>
    <w:rsid w:val="006E61A9"/>
    <w:rsid w:val="006F3CA2"/>
    <w:rsid w:val="00712A20"/>
    <w:rsid w:val="007312D6"/>
    <w:rsid w:val="00741F85"/>
    <w:rsid w:val="00742575"/>
    <w:rsid w:val="007539D8"/>
    <w:rsid w:val="007578C0"/>
    <w:rsid w:val="00761856"/>
    <w:rsid w:val="007848B0"/>
    <w:rsid w:val="00792613"/>
    <w:rsid w:val="00795804"/>
    <w:rsid w:val="00796EA0"/>
    <w:rsid w:val="0079785C"/>
    <w:rsid w:val="007B25C7"/>
    <w:rsid w:val="007C4860"/>
    <w:rsid w:val="007D5587"/>
    <w:rsid w:val="007D558A"/>
    <w:rsid w:val="007F246C"/>
    <w:rsid w:val="008000AF"/>
    <w:rsid w:val="008048C7"/>
    <w:rsid w:val="008120BE"/>
    <w:rsid w:val="00817371"/>
    <w:rsid w:val="008305F9"/>
    <w:rsid w:val="0083474D"/>
    <w:rsid w:val="008379CB"/>
    <w:rsid w:val="00841752"/>
    <w:rsid w:val="00845D5E"/>
    <w:rsid w:val="008533A7"/>
    <w:rsid w:val="0085695E"/>
    <w:rsid w:val="008703A9"/>
    <w:rsid w:val="00895080"/>
    <w:rsid w:val="008A1CBD"/>
    <w:rsid w:val="008B1410"/>
    <w:rsid w:val="008D40EB"/>
    <w:rsid w:val="008E5C88"/>
    <w:rsid w:val="00903636"/>
    <w:rsid w:val="00904B32"/>
    <w:rsid w:val="009100FB"/>
    <w:rsid w:val="00913FDA"/>
    <w:rsid w:val="009203B2"/>
    <w:rsid w:val="0094203D"/>
    <w:rsid w:val="009471E7"/>
    <w:rsid w:val="00953679"/>
    <w:rsid w:val="00954A76"/>
    <w:rsid w:val="009665F2"/>
    <w:rsid w:val="00974FA7"/>
    <w:rsid w:val="00976946"/>
    <w:rsid w:val="0099020C"/>
    <w:rsid w:val="00992DD5"/>
    <w:rsid w:val="009A792C"/>
    <w:rsid w:val="009B47F2"/>
    <w:rsid w:val="009C0834"/>
    <w:rsid w:val="009C25FB"/>
    <w:rsid w:val="009C45AD"/>
    <w:rsid w:val="009D6A58"/>
    <w:rsid w:val="009D7275"/>
    <w:rsid w:val="009F5805"/>
    <w:rsid w:val="009F6F34"/>
    <w:rsid w:val="00A00402"/>
    <w:rsid w:val="00A06E0F"/>
    <w:rsid w:val="00A170C4"/>
    <w:rsid w:val="00A534BB"/>
    <w:rsid w:val="00A66F81"/>
    <w:rsid w:val="00A7206D"/>
    <w:rsid w:val="00A8125A"/>
    <w:rsid w:val="00A87C2D"/>
    <w:rsid w:val="00A9434A"/>
    <w:rsid w:val="00A96BB3"/>
    <w:rsid w:val="00AA3452"/>
    <w:rsid w:val="00AA3690"/>
    <w:rsid w:val="00AC35AE"/>
    <w:rsid w:val="00AD06F0"/>
    <w:rsid w:val="00AD3FC9"/>
    <w:rsid w:val="00AE6C00"/>
    <w:rsid w:val="00AE7900"/>
    <w:rsid w:val="00AF0274"/>
    <w:rsid w:val="00B24794"/>
    <w:rsid w:val="00B27468"/>
    <w:rsid w:val="00B508B3"/>
    <w:rsid w:val="00B51B77"/>
    <w:rsid w:val="00B52485"/>
    <w:rsid w:val="00B536D8"/>
    <w:rsid w:val="00B65CE9"/>
    <w:rsid w:val="00B93A07"/>
    <w:rsid w:val="00B95A60"/>
    <w:rsid w:val="00B9795F"/>
    <w:rsid w:val="00B97BB7"/>
    <w:rsid w:val="00BA2A3B"/>
    <w:rsid w:val="00BB3F91"/>
    <w:rsid w:val="00BC1C00"/>
    <w:rsid w:val="00BC4832"/>
    <w:rsid w:val="00BC6B17"/>
    <w:rsid w:val="00BD6464"/>
    <w:rsid w:val="00BE5BEE"/>
    <w:rsid w:val="00BF749C"/>
    <w:rsid w:val="00BF7B20"/>
    <w:rsid w:val="00C22502"/>
    <w:rsid w:val="00C228B7"/>
    <w:rsid w:val="00C22A97"/>
    <w:rsid w:val="00C4094D"/>
    <w:rsid w:val="00C41A8A"/>
    <w:rsid w:val="00C57AF5"/>
    <w:rsid w:val="00C6125C"/>
    <w:rsid w:val="00C63911"/>
    <w:rsid w:val="00C74A84"/>
    <w:rsid w:val="00C8314F"/>
    <w:rsid w:val="00C8456D"/>
    <w:rsid w:val="00C863EF"/>
    <w:rsid w:val="00C8662A"/>
    <w:rsid w:val="00C94203"/>
    <w:rsid w:val="00CA0537"/>
    <w:rsid w:val="00CA2679"/>
    <w:rsid w:val="00CB3600"/>
    <w:rsid w:val="00CC2A8B"/>
    <w:rsid w:val="00CD0E16"/>
    <w:rsid w:val="00CD19C5"/>
    <w:rsid w:val="00CD3262"/>
    <w:rsid w:val="00CD4A17"/>
    <w:rsid w:val="00CE1F06"/>
    <w:rsid w:val="00D15852"/>
    <w:rsid w:val="00D16EBE"/>
    <w:rsid w:val="00D32CDD"/>
    <w:rsid w:val="00D637F4"/>
    <w:rsid w:val="00D65073"/>
    <w:rsid w:val="00D82D1B"/>
    <w:rsid w:val="00D83344"/>
    <w:rsid w:val="00DB169F"/>
    <w:rsid w:val="00DC44CF"/>
    <w:rsid w:val="00DD61B3"/>
    <w:rsid w:val="00E02B9C"/>
    <w:rsid w:val="00E03BE7"/>
    <w:rsid w:val="00E05080"/>
    <w:rsid w:val="00E15219"/>
    <w:rsid w:val="00E21DCE"/>
    <w:rsid w:val="00E23FB2"/>
    <w:rsid w:val="00E336CC"/>
    <w:rsid w:val="00E33AAF"/>
    <w:rsid w:val="00E520AB"/>
    <w:rsid w:val="00E67FE3"/>
    <w:rsid w:val="00E73138"/>
    <w:rsid w:val="00E85F91"/>
    <w:rsid w:val="00E950B8"/>
    <w:rsid w:val="00EA24D8"/>
    <w:rsid w:val="00EB2B08"/>
    <w:rsid w:val="00EB3B53"/>
    <w:rsid w:val="00ED0182"/>
    <w:rsid w:val="00F05AB4"/>
    <w:rsid w:val="00F05D5F"/>
    <w:rsid w:val="00F20059"/>
    <w:rsid w:val="00F4084C"/>
    <w:rsid w:val="00F52430"/>
    <w:rsid w:val="00F54333"/>
    <w:rsid w:val="00F65A71"/>
    <w:rsid w:val="00F65B1E"/>
    <w:rsid w:val="00F66792"/>
    <w:rsid w:val="00FA50D1"/>
    <w:rsid w:val="00FA6340"/>
    <w:rsid w:val="00FB3573"/>
    <w:rsid w:val="00FB7883"/>
    <w:rsid w:val="00FC3C20"/>
    <w:rsid w:val="00FC5885"/>
    <w:rsid w:val="00FD235E"/>
    <w:rsid w:val="00FD39C1"/>
    <w:rsid w:val="00FD7B2A"/>
    <w:rsid w:val="00FE55ED"/>
    <w:rsid w:val="00FF04D7"/>
    <w:rsid w:val="00FF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AE"/>
    <w:pPr>
      <w:spacing w:after="200" w:line="276" w:lineRule="auto"/>
    </w:pPr>
    <w:rPr>
      <w:rFonts w:ascii="Calibri" w:eastAsia="Times New Roman" w:hAnsi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DefaultParagraphFont"/>
    <w:uiPriority w:val="99"/>
    <w:rsid w:val="00023EEB"/>
  </w:style>
  <w:style w:type="paragraph" w:styleId="ListParagraph">
    <w:name w:val="List Paragraph"/>
    <w:basedOn w:val="Normal"/>
    <w:uiPriority w:val="99"/>
    <w:qFormat/>
    <w:rsid w:val="00AE6C00"/>
    <w:pPr>
      <w:ind w:left="720"/>
    </w:pPr>
  </w:style>
  <w:style w:type="paragraph" w:customStyle="1" w:styleId="1">
    <w:name w:val="Знак Знак1"/>
    <w:basedOn w:val="Normal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3E24E1"/>
    <w:rPr>
      <w:rFonts w:eastAsia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458,baiaagaaboqcaaad6wmaaax5awaaaaaaaaaaaaaaaaaaaaaaaaaaaaaaaaaaaaaaaaaaaaaaaaaaaaaaaaaaaaaaaaaaaaaaaaaaaaaaaaaaaaaaaaaaaaaaaaaaaaaaaaaaaaaaaaaaaaaaaaaaaaaaaaaaaaaaaaaaaaaaaaaaaaaaaaaaaaaaaaaaaaaaaaaaaaaaaaaaaaaaaaaaaaaaaaaaaaaaaaaaaaa"/>
    <w:basedOn w:val="DefaultParagraphFont"/>
    <w:uiPriority w:val="99"/>
    <w:rsid w:val="00D82D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82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366</TotalTime>
  <Pages>1</Pages>
  <Words>745</Words>
  <Characters>426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Customer</cp:lastModifiedBy>
  <cp:revision>46</cp:revision>
  <cp:lastPrinted>2026-06-17T06:32:00Z</cp:lastPrinted>
  <dcterms:created xsi:type="dcterms:W3CDTF">2023-09-13T07:51:00Z</dcterms:created>
  <dcterms:modified xsi:type="dcterms:W3CDTF">2026-06-17T06:32:00Z</dcterms:modified>
</cp:coreProperties>
</file>